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304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1A80D3D" w14:textId="77777777" w:rsidTr="00BD5006">
        <w:trPr>
          <w:cantSplit/>
        </w:trPr>
        <w:tc>
          <w:tcPr>
            <w:tcW w:w="6487" w:type="dxa"/>
            <w:vAlign w:val="center"/>
          </w:tcPr>
          <w:p w14:paraId="6CC03540" w14:textId="77777777" w:rsidR="009F6520" w:rsidRPr="00BD5006" w:rsidRDefault="009F6520" w:rsidP="00BD500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BD500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BD500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49C746D7" wp14:editId="557C2498">
                  <wp:extent cx="650875" cy="6508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988" cy="65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BD500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BD500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BD500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BD500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BD500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BD500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BD5006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BD500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BD500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286479">
              <w:rPr>
                <w:rFonts w:ascii="Verdana" w:hAnsi="Verdana"/>
                <w:sz w:val="20"/>
                <w:lang w:val="fr-FR"/>
              </w:rPr>
              <w:t>Subject:</w:t>
            </w:r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BD500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BD5006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BD5006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095687" w14:textId="198443B8" w:rsidR="000069D4" w:rsidRPr="00286479" w:rsidRDefault="008D32E5" w:rsidP="00BD500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BD5006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BD500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C780F1" w14:textId="0A71F693" w:rsidR="000069D4" w:rsidRPr="00286479" w:rsidRDefault="00286479" w:rsidP="00BD500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BD5006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BD500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BD5006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BD500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BD5006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BD5006">
            <w:pPr>
              <w:pStyle w:val="Reptitle"/>
              <w:rPr>
                <w:lang w:eastAsia="zh-CN"/>
              </w:rPr>
            </w:pPr>
            <w:bookmarkStart w:id="8" w:name="dtitle1" w:colFirst="0" w:colLast="0"/>
            <w:bookmarkEnd w:id="6"/>
            <w:r w:rsidRPr="006A1396">
              <w:t>Connected Automated Vehicles (CAV)</w:t>
            </w:r>
          </w:p>
        </w:tc>
      </w:tr>
    </w:tbl>
    <w:p w14:paraId="39181D10" w14:textId="49816831" w:rsidR="00BD5006" w:rsidRPr="00A079D3" w:rsidRDefault="00BD5006" w:rsidP="00BD5006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bookmarkStart w:id="9" w:name="dbreak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</w:t>
      </w:r>
      <w:r>
        <w:rPr>
          <w:rFonts w:ascii="Arial" w:hAnsi="Arial" w:cs="Arial"/>
          <w:b/>
          <w:sz w:val="28"/>
          <w:szCs w:val="28"/>
        </w:rPr>
        <w:t>29</w:t>
      </w:r>
    </w:p>
    <w:p w14:paraId="6D1FB731" w14:textId="77777777" w:rsidR="00BD5006" w:rsidRPr="00A079D3" w:rsidRDefault="00BD5006" w:rsidP="00BD500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5166215F" w14:textId="77777777" w:rsidR="00BD5006" w:rsidRDefault="00BD5006" w:rsidP="006F3E46">
      <w:pPr>
        <w:spacing w:before="480"/>
        <w:rPr>
          <w:spacing w:val="-6"/>
          <w:szCs w:val="24"/>
        </w:rPr>
      </w:pPr>
    </w:p>
    <w:p w14:paraId="419BE308" w14:textId="6D9DA998" w:rsidR="00286479" w:rsidRPr="006F3E46" w:rsidRDefault="006C228D" w:rsidP="006F3E46">
      <w:pPr>
        <w:spacing w:before="480"/>
        <w:rPr>
          <w:szCs w:val="24"/>
          <w:lang w:val="en-US" w:eastAsia="zh-CN"/>
        </w:rPr>
      </w:pPr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8D32E5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C8ABC" w14:textId="77777777" w:rsidR="00D20936" w:rsidRDefault="00D20936">
      <w:r>
        <w:separator/>
      </w:r>
    </w:p>
  </w:endnote>
  <w:endnote w:type="continuationSeparator" w:id="0">
    <w:p w14:paraId="780816AA" w14:textId="77777777" w:rsidR="00D20936" w:rsidRDefault="00D2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EFD5" w14:textId="39D3291A" w:rsidR="00FA124A" w:rsidRPr="002F7CB3" w:rsidRDefault="008D32E5">
    <w:pPr>
      <w:pStyle w:val="Footer"/>
      <w:rPr>
        <w:lang w:val="en-US"/>
      </w:rPr>
    </w:pPr>
    <w:fldSimple w:instr=" FILENAME \p \* MERGEFORMAT ">
      <w:r w:rsidR="00286479" w:rsidRPr="00286479">
        <w:rPr>
          <w:lang w:val="en-US"/>
        </w:rPr>
        <w:t>Document1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D5006">
      <w:t>04.08.20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31D6" w14:textId="36EECE8B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9ACD1" w14:textId="77777777" w:rsidR="00D20936" w:rsidRDefault="00D20936">
      <w:r>
        <w:t>____________________</w:t>
      </w:r>
    </w:p>
  </w:footnote>
  <w:footnote w:type="continuationSeparator" w:id="0">
    <w:p w14:paraId="75EABC01" w14:textId="77777777" w:rsidR="00D20936" w:rsidRDefault="00D20936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  <w:bookmarkStart w:id="7" w:name="_GoBack"/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A7D55"/>
    <w:rsid w:val="000C12C8"/>
    <w:rsid w:val="000C2E8E"/>
    <w:rsid w:val="000E0E7C"/>
    <w:rsid w:val="000F08F8"/>
    <w:rsid w:val="000F16C0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82084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D5006"/>
    <w:rsid w:val="00BE470B"/>
    <w:rsid w:val="00C57A91"/>
    <w:rsid w:val="00CC01C2"/>
    <w:rsid w:val="00CF0F42"/>
    <w:rsid w:val="00CF21F2"/>
    <w:rsid w:val="00D02712"/>
    <w:rsid w:val="00D046A7"/>
    <w:rsid w:val="00D1228A"/>
    <w:rsid w:val="00D20936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31BD9-BA3F-4914-B4CF-70E6E59F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JK</cp:lastModifiedBy>
  <cp:revision>4</cp:revision>
  <cp:lastPrinted>2008-02-21T14:04:00Z</cp:lastPrinted>
  <dcterms:created xsi:type="dcterms:W3CDTF">2020-08-04T09:23:00Z</dcterms:created>
  <dcterms:modified xsi:type="dcterms:W3CDTF">2020-09-02T21:14:00Z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